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38E7F454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7166D3">
        <w:rPr>
          <w:b/>
          <w:sz w:val="32"/>
        </w:rPr>
        <w:t>4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88521D">
        <w:rPr>
          <w:b/>
          <w:sz w:val="32"/>
        </w:rPr>
        <w:t>1</w:t>
      </w:r>
      <w:r w:rsidR="00A4317B">
        <w:rPr>
          <w:b/>
          <w:sz w:val="32"/>
        </w:rPr>
        <w:t>8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 xml:space="preserve">hat diese Anlage auszufüllen und als Bestandteil des Angebots </w:t>
      </w:r>
      <w:r w:rsidRPr="0088521D">
        <w:t>einzureichen.</w:t>
      </w:r>
      <w:bookmarkEnd w:id="0"/>
      <w:r w:rsidR="00852E67" w:rsidRPr="0088521D">
        <w:t xml:space="preserve"> Grafiken können in einer separaten Anlage zu diesem Dokument beigefügt werden.</w:t>
      </w:r>
    </w:p>
    <w:p w14:paraId="46C928C1" w14:textId="33297982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803F21">
            <w:rPr>
              <w:rStyle w:val="Nrberschrift2ITZBundZchn"/>
              <w:b w:val="0"/>
              <w:color w:val="auto"/>
              <w:sz w:val="24"/>
              <w:szCs w:val="24"/>
            </w:rPr>
            <w:t>Innovation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 xml:space="preserve"> </w:t>
          </w:r>
          <w:r w:rsidR="00803F21">
            <w:rPr>
              <w:rStyle w:val="Nrberschrift2ITZBundZchn"/>
              <w:b w:val="0"/>
              <w:color w:val="auto"/>
              <w:sz w:val="24"/>
              <w:szCs w:val="24"/>
            </w:rPr>
            <w:t>und Weiterentwicklun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>g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88521D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>8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6C018241" w:rsidR="00351C58" w:rsidRDefault="0088521D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F817B" w14:textId="77777777" w:rsidR="007908D3" w:rsidRDefault="007908D3" w:rsidP="00351C58">
      <w:pPr>
        <w:spacing w:after="0" w:line="240" w:lineRule="auto"/>
      </w:pPr>
      <w:r>
        <w:separator/>
      </w:r>
    </w:p>
  </w:endnote>
  <w:endnote w:type="continuationSeparator" w:id="0">
    <w:p w14:paraId="480026BA" w14:textId="77777777" w:rsidR="007908D3" w:rsidRDefault="007908D3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080F9570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22045B">
      <w:rPr>
        <w:color w:val="007A89" w:themeColor="text2"/>
      </w:rPr>
      <w:t>2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69548" w14:textId="77777777" w:rsidR="007908D3" w:rsidRDefault="007908D3" w:rsidP="00351C58">
      <w:pPr>
        <w:spacing w:after="0" w:line="240" w:lineRule="auto"/>
      </w:pPr>
      <w:r>
        <w:separator/>
      </w:r>
    </w:p>
  </w:footnote>
  <w:footnote w:type="continuationSeparator" w:id="0">
    <w:p w14:paraId="1FC8ED83" w14:textId="77777777" w:rsidR="007908D3" w:rsidRDefault="007908D3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255479769">
    <w:abstractNumId w:val="0"/>
  </w:num>
  <w:num w:numId="2" w16cid:durableId="1683050972">
    <w:abstractNumId w:val="0"/>
  </w:num>
  <w:num w:numId="3" w16cid:durableId="930091529">
    <w:abstractNumId w:val="0"/>
  </w:num>
  <w:num w:numId="4" w16cid:durableId="1559394402">
    <w:abstractNumId w:val="0"/>
  </w:num>
  <w:num w:numId="5" w16cid:durableId="1738741717">
    <w:abstractNumId w:val="0"/>
  </w:num>
  <w:num w:numId="6" w16cid:durableId="1377000330">
    <w:abstractNumId w:val="0"/>
  </w:num>
  <w:num w:numId="7" w16cid:durableId="1977561959">
    <w:abstractNumId w:val="0"/>
  </w:num>
  <w:num w:numId="8" w16cid:durableId="1727947001">
    <w:abstractNumId w:val="0"/>
  </w:num>
  <w:num w:numId="9" w16cid:durableId="865559488">
    <w:abstractNumId w:val="0"/>
  </w:num>
  <w:num w:numId="10" w16cid:durableId="1665084141">
    <w:abstractNumId w:val="0"/>
  </w:num>
  <w:num w:numId="11" w16cid:durableId="166064696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4wsZl/JEFOmxMWfDSDQcv5Q+/MO5wizep8cK0GsmvOqlevShfSEDfUAL8g2kQjTKrJ3kV0KGtiXS4cw35LNt/w==" w:saltValue="E4jA0SNMUgqBcdVyeWaN6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8D1"/>
    <w:rsid w:val="00010AD5"/>
    <w:rsid w:val="00017079"/>
    <w:rsid w:val="00074A08"/>
    <w:rsid w:val="00077BBD"/>
    <w:rsid w:val="0008679B"/>
    <w:rsid w:val="000B047D"/>
    <w:rsid w:val="000B7FC5"/>
    <w:rsid w:val="000D43D2"/>
    <w:rsid w:val="000E30F2"/>
    <w:rsid w:val="0011189C"/>
    <w:rsid w:val="00177534"/>
    <w:rsid w:val="00181B7B"/>
    <w:rsid w:val="001854D2"/>
    <w:rsid w:val="001B78EB"/>
    <w:rsid w:val="002005F0"/>
    <w:rsid w:val="0022045B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166D3"/>
    <w:rsid w:val="007311B7"/>
    <w:rsid w:val="0073296D"/>
    <w:rsid w:val="007536C7"/>
    <w:rsid w:val="00762CF9"/>
    <w:rsid w:val="007908D3"/>
    <w:rsid w:val="00791042"/>
    <w:rsid w:val="007C46C6"/>
    <w:rsid w:val="007D526E"/>
    <w:rsid w:val="007D6BE7"/>
    <w:rsid w:val="00803F21"/>
    <w:rsid w:val="00833CF0"/>
    <w:rsid w:val="00852E67"/>
    <w:rsid w:val="008542D6"/>
    <w:rsid w:val="00871868"/>
    <w:rsid w:val="0088521D"/>
    <w:rsid w:val="00945DED"/>
    <w:rsid w:val="00945F23"/>
    <w:rsid w:val="00992127"/>
    <w:rsid w:val="00A0051C"/>
    <w:rsid w:val="00A04414"/>
    <w:rsid w:val="00A41AE9"/>
    <w:rsid w:val="00A4317B"/>
    <w:rsid w:val="00A52D0F"/>
    <w:rsid w:val="00A71589"/>
    <w:rsid w:val="00A7631C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B001C"/>
    <w:rsid w:val="00CE2DAF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A679C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058D1"/>
    <w:rsid w:val="009E7F69"/>
    <w:rsid w:val="00AC1AB2"/>
    <w:rsid w:val="00BF29BD"/>
    <w:rsid w:val="00D9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C97E9D3-D224-4685-B3F7-A43B2D67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2</cp:revision>
  <dcterms:created xsi:type="dcterms:W3CDTF">2026-07-08T11:32:00Z</dcterms:created>
  <dcterms:modified xsi:type="dcterms:W3CDTF">2026-07-08T11:32:00Z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